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5CC" w:rsidRDefault="009355CC" w:rsidP="009355CC">
      <w:pPr>
        <w:jc w:val="right"/>
        <w:rPr>
          <w:noProof/>
          <w:sz w:val="24"/>
        </w:rPr>
      </w:pPr>
      <w:r>
        <w:rPr>
          <w:noProof/>
          <w:sz w:val="24"/>
        </w:rPr>
        <w:t>П</w:t>
      </w:r>
      <w:r w:rsidRPr="00C267D0">
        <w:rPr>
          <w:noProof/>
          <w:sz w:val="24"/>
        </w:rPr>
        <w:t xml:space="preserve">риложение </w:t>
      </w:r>
      <w:r>
        <w:rPr>
          <w:noProof/>
          <w:sz w:val="24"/>
        </w:rPr>
        <w:t>№</w:t>
      </w:r>
      <w:r w:rsidRPr="00C267D0">
        <w:rPr>
          <w:noProof/>
          <w:sz w:val="24"/>
        </w:rPr>
        <w:t>1</w:t>
      </w:r>
    </w:p>
    <w:p w:rsidR="009355CC" w:rsidRDefault="009355CC" w:rsidP="009355CC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9355CC" w:rsidRPr="00C267D0" w:rsidRDefault="009355CC" w:rsidP="009355CC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входящей корреспонденции по тематике обращений граждан</w:t>
      </w:r>
    </w:p>
    <w:p w:rsidR="009355CC" w:rsidRPr="00C267D0" w:rsidRDefault="009355CC" w:rsidP="009355CC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 Управлении Федеральной налоговой службы по Красноярскому краю,</w:t>
      </w:r>
    </w:p>
    <w:p w:rsidR="00727EA6" w:rsidRDefault="009355CC" w:rsidP="009355CC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поступившей в базу данных «Канцелярия ЗГ»</w:t>
      </w:r>
    </w:p>
    <w:p w:rsidR="00727EA6" w:rsidRDefault="00463328">
      <w:pP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 xml:space="preserve">c 01.01.2026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31.01.2026</w:t>
      </w:r>
    </w:p>
    <w:p w:rsidR="009355CC" w:rsidRDefault="009355CC">
      <w:pPr>
        <w:jc w:val="center"/>
        <w:rPr>
          <w:noProof/>
          <w:sz w:val="24"/>
          <w:lang w:val="en-US"/>
        </w:rPr>
      </w:pPr>
    </w:p>
    <w:p w:rsidR="00727EA6" w:rsidRPr="009355CC" w:rsidRDefault="009355CC" w:rsidP="009355CC">
      <w:pPr>
        <w:rPr>
          <w:noProof/>
          <w:sz w:val="18"/>
        </w:rPr>
      </w:pPr>
      <w:r w:rsidRPr="009355CC">
        <w:rPr>
          <w:noProof/>
          <w:sz w:val="18"/>
        </w:rPr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727EA6">
        <w:trPr>
          <w:cantSplit/>
          <w:trHeight w:val="207"/>
        </w:trPr>
        <w:tc>
          <w:tcPr>
            <w:tcW w:w="7513" w:type="dxa"/>
            <w:vMerge w:val="restart"/>
          </w:tcPr>
          <w:p w:rsidR="00727EA6" w:rsidRPr="009355CC" w:rsidRDefault="00727EA6">
            <w:pPr>
              <w:jc w:val="center"/>
              <w:rPr>
                <w:noProof/>
                <w:sz w:val="18"/>
              </w:rPr>
            </w:pPr>
          </w:p>
          <w:p w:rsidR="00727EA6" w:rsidRDefault="00463328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727EA6" w:rsidRDefault="0046332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727EA6">
        <w:trPr>
          <w:cantSplit/>
          <w:trHeight w:val="437"/>
        </w:trPr>
        <w:tc>
          <w:tcPr>
            <w:tcW w:w="7513" w:type="dxa"/>
            <w:vMerge/>
          </w:tcPr>
          <w:p w:rsidR="00727EA6" w:rsidRDefault="00727EA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727EA6" w:rsidRDefault="00727EA6">
            <w:pPr>
              <w:jc w:val="center"/>
              <w:rPr>
                <w:noProof/>
                <w:sz w:val="18"/>
              </w:rPr>
            </w:pPr>
          </w:p>
        </w:tc>
      </w:tr>
      <w:tr w:rsidR="00727EA6">
        <w:trPr>
          <w:cantSplit/>
        </w:trPr>
        <w:tc>
          <w:tcPr>
            <w:tcW w:w="7513" w:type="dxa"/>
          </w:tcPr>
          <w:p w:rsidR="00727EA6" w:rsidRDefault="0046332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727EA6" w:rsidRDefault="0046332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27EA6">
        <w:trPr>
          <w:cantSplit/>
        </w:trPr>
        <w:tc>
          <w:tcPr>
            <w:tcW w:w="7513" w:type="dxa"/>
          </w:tcPr>
          <w:p w:rsidR="00727EA6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727EA6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</w:p>
        </w:tc>
      </w:tr>
      <w:tr w:rsidR="00463328">
        <w:trPr>
          <w:cantSplit/>
        </w:trPr>
        <w:tc>
          <w:tcPr>
            <w:tcW w:w="7513" w:type="dxa"/>
          </w:tcPr>
          <w:p w:rsidR="00463328" w:rsidRDefault="0046332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463328" w:rsidRDefault="0046332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</w:tr>
    </w:tbl>
    <w:p w:rsidR="00727EA6" w:rsidRDefault="00727EA6">
      <w:pPr>
        <w:rPr>
          <w:noProof/>
        </w:rPr>
      </w:pPr>
    </w:p>
    <w:p w:rsidR="00727EA6" w:rsidRDefault="00727EA6">
      <w:pPr>
        <w:rPr>
          <w:noProof/>
        </w:rPr>
      </w:pPr>
    </w:p>
    <w:p w:rsidR="00727EA6" w:rsidRDefault="00727EA6">
      <w:pPr>
        <w:rPr>
          <w:noProof/>
        </w:rPr>
      </w:pPr>
      <w:bookmarkStart w:id="0" w:name="_GoBack"/>
      <w:bookmarkEnd w:id="0"/>
    </w:p>
    <w:p w:rsidR="00727EA6" w:rsidRDefault="00727EA6">
      <w:pPr>
        <w:rPr>
          <w:noProof/>
        </w:rPr>
      </w:pPr>
    </w:p>
    <w:p w:rsidR="00463328" w:rsidRDefault="009355CC" w:rsidP="009355CC">
      <w:pPr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                               Г.Е. Мядзелиц</w:t>
      </w:r>
    </w:p>
    <w:sectPr w:rsidR="00463328" w:rsidSect="009355CC">
      <w:pgSz w:w="11907" w:h="16840" w:code="9"/>
      <w:pgMar w:top="568" w:right="1168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328"/>
    <w:rsid w:val="00463328"/>
    <w:rsid w:val="00727EA6"/>
    <w:rsid w:val="0093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502D4"/>
  <w15:chartTrackingRefBased/>
  <w15:docId w15:val="{31747F0B-01D3-4D9A-B6E8-BD22D49A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3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2026-02-12T07:30:00Z</cp:lastPrinted>
  <dcterms:created xsi:type="dcterms:W3CDTF">2026-02-13T04:25:00Z</dcterms:created>
  <dcterms:modified xsi:type="dcterms:W3CDTF">2026-02-13T04:25:00Z</dcterms:modified>
</cp:coreProperties>
</file>